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7F" w:rsidRPr="00C301D1" w:rsidRDefault="00C5177F" w:rsidP="00B95862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</w:p>
    <w:p w:rsidR="00C5177F" w:rsidRDefault="00C5177F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5177F" w:rsidRDefault="00C5177F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177F" w:rsidRDefault="00C5177F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C5177F" w:rsidRDefault="00C5177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5177F" w:rsidRDefault="00C5177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5177F" w:rsidRDefault="00C5177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177F" w:rsidRDefault="00C5177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177F" w:rsidRDefault="00C5177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177F" w:rsidRPr="00292291" w:rsidRDefault="00C5177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5177F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5177F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C5177F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5177F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5177F" w:rsidRPr="00292291" w:rsidRDefault="00C5177F" w:rsidP="00F822E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 / 32A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5177F" w:rsidRPr="00292291" w:rsidRDefault="00C5177F" w:rsidP="00B9586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5177F" w:rsidRPr="00292291" w:rsidRDefault="00C5177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C5177F" w:rsidRPr="00292291" w:rsidRDefault="00C5177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5177F" w:rsidRPr="00292291" w:rsidRDefault="00C5177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5177F" w:rsidRPr="006F32EF" w:rsidRDefault="00C517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177F" w:rsidRPr="006F32EF" w:rsidRDefault="00C517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5177F" w:rsidRDefault="00C517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6F32EF" w:rsidRDefault="00C517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5177F" w:rsidRDefault="00C5177F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C5177F" w:rsidRPr="00292291" w:rsidRDefault="00C5177F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5177F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5177F" w:rsidRDefault="00C5177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C5177F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177F" w:rsidRPr="00292291" w:rsidRDefault="00C517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C5177F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A4AEC"/>
    <w:rsid w:val="00273604"/>
    <w:rsid w:val="002812AC"/>
    <w:rsid w:val="00292291"/>
    <w:rsid w:val="002E4C1F"/>
    <w:rsid w:val="003915FC"/>
    <w:rsid w:val="003C4B0F"/>
    <w:rsid w:val="003E728E"/>
    <w:rsid w:val="004D1249"/>
    <w:rsid w:val="00523BE8"/>
    <w:rsid w:val="006F32EF"/>
    <w:rsid w:val="00734290"/>
    <w:rsid w:val="00787C3A"/>
    <w:rsid w:val="007A66AE"/>
    <w:rsid w:val="008A6356"/>
    <w:rsid w:val="00930195"/>
    <w:rsid w:val="00A77376"/>
    <w:rsid w:val="00B10C23"/>
    <w:rsid w:val="00B21FAF"/>
    <w:rsid w:val="00B854FB"/>
    <w:rsid w:val="00B95862"/>
    <w:rsid w:val="00BD31CE"/>
    <w:rsid w:val="00C301D1"/>
    <w:rsid w:val="00C5177F"/>
    <w:rsid w:val="00CF07EB"/>
    <w:rsid w:val="00DB3B21"/>
    <w:rsid w:val="00EB6089"/>
    <w:rsid w:val="00F822E2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317</Words>
  <Characters>1876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MPHC1143</dc:title>
  <dc:subject/>
  <dc:creator>Hofbauer, Thomas [NETPWR/KNURR/DE]</dc:creator>
  <cp:keywords/>
  <dc:description/>
  <cp:lastModifiedBy>takacr</cp:lastModifiedBy>
  <cp:revision>3</cp:revision>
  <dcterms:created xsi:type="dcterms:W3CDTF">2013-11-25T14:15:00Z</dcterms:created>
  <dcterms:modified xsi:type="dcterms:W3CDTF">2013-11-26T12:41:00Z</dcterms:modified>
</cp:coreProperties>
</file>